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2BCB" w14:textId="77777777" w:rsidR="006D572C" w:rsidRDefault="006D572C" w:rsidP="006D572C">
      <w:r w:rsidRPr="00D55BCB">
        <w:rPr>
          <w:b/>
          <w:bCs/>
        </w:rPr>
        <w:t>Hinweis:</w:t>
      </w:r>
      <w:r>
        <w:t xml:space="preserve"> Die farbig hinterlegten Felder sind auszufüllen.</w:t>
      </w:r>
    </w:p>
    <w:p w14:paraId="6A41F4B1" w14:textId="7BF5434B" w:rsidR="006D572C" w:rsidRDefault="006D572C" w:rsidP="006D572C">
      <w:pPr>
        <w:pStyle w:val="berschriftInhaltsverzeichnis"/>
      </w:pPr>
      <w:r>
        <w:t xml:space="preserve">Erklärung zum </w:t>
      </w:r>
      <w:r w:rsidR="00D90E51">
        <w:t>Berufsstand</w:t>
      </w:r>
    </w:p>
    <w:p w14:paraId="5169AEB0" w14:textId="77777777" w:rsidR="00560B4A" w:rsidRDefault="00560B4A" w:rsidP="00560B4A">
      <w:r>
        <w:t xml:space="preserve">Wir erklären, dass, soweit Architekten- und Ingenieurleistungen ausgeführt werden, für die berufliche Qualifikation des Architekten oder Ingenieurs erforderlich ist, diese Leistungen von Architekten und Ingenieuren erbracht werden, die zu dieser Tätigkeit bzw. zum Tragen der Berufsbezeichnung berechtigt sind. </w:t>
      </w:r>
    </w:p>
    <w:p w14:paraId="5E5F8295" w14:textId="77777777" w:rsidR="00560B4A" w:rsidRDefault="00560B4A" w:rsidP="00560B4A">
      <w:r w:rsidRPr="00557549">
        <w:t>Als juristische Person (auch Personengesellschaften und Bewerbergemeinschaften) benennen wir folgenden verantwortlichen Berufsangehörigen:</w:t>
      </w:r>
    </w:p>
    <w:sdt>
      <w:sdtPr>
        <w:id w:val="1840120979"/>
        <w:placeholder>
          <w:docPart w:val="A420CCAA37F14CBB926E36697421EC51"/>
        </w:placeholder>
        <w:showingPlcHdr/>
      </w:sdtPr>
      <w:sdtEndPr/>
      <w:sdtContent>
        <w:p w14:paraId="11217682" w14:textId="77777777" w:rsidR="00560B4A" w:rsidRDefault="00560B4A" w:rsidP="00560B4A">
          <w:r w:rsidRPr="00557549">
            <w:rPr>
              <w:rStyle w:val="Platzhaltertext"/>
              <w:highlight w:val="yellow"/>
            </w:rPr>
            <w:t>Klicken oder tippen Sie hier, um Text einzugeben.</w:t>
          </w:r>
        </w:p>
      </w:sdtContent>
    </w:sdt>
    <w:p w14:paraId="4BCC0DAD" w14:textId="77777777" w:rsidR="00560B4A" w:rsidRDefault="00560B4A" w:rsidP="00560B4A"/>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560B4A" w:rsidRPr="0075432E" w14:paraId="2D3CE83D" w14:textId="77777777" w:rsidTr="005E05CF">
        <w:tc>
          <w:tcPr>
            <w:tcW w:w="4084" w:type="dxa"/>
            <w:gridSpan w:val="2"/>
            <w:tcBorders>
              <w:bottom w:val="single" w:sz="4" w:space="0" w:color="A6A6A6" w:themeColor="background1" w:themeShade="A6"/>
            </w:tcBorders>
          </w:tcPr>
          <w:p w14:paraId="6E358561" w14:textId="77777777" w:rsidR="00560B4A" w:rsidRPr="0075432E" w:rsidRDefault="00560B4A" w:rsidP="005E05CF">
            <w:pPr>
              <w:keepLines/>
              <w:spacing w:before="120"/>
              <w:rPr>
                <w:rFonts w:asciiTheme="minorHAnsi" w:hAnsiTheme="minorHAnsi" w:cstheme="minorHAnsi"/>
                <w:sz w:val="22"/>
                <w:szCs w:val="22"/>
              </w:rPr>
            </w:pPr>
          </w:p>
          <w:p w14:paraId="164ACAC9" w14:textId="77777777" w:rsidR="00560B4A" w:rsidRPr="0075432E" w:rsidRDefault="00560B4A" w:rsidP="005E05CF">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27F978411D248F6BB3F3D498800B2FA"/>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4E522DE7" w14:textId="77777777" w:rsidR="00560B4A" w:rsidRPr="0075432E" w:rsidRDefault="00560B4A" w:rsidP="005E05CF">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41B7C931" w14:textId="77777777" w:rsidR="00560B4A" w:rsidRPr="0075432E" w:rsidRDefault="00560B4A" w:rsidP="005E05CF">
            <w:pPr>
              <w:keepLines/>
              <w:spacing w:before="120"/>
              <w:rPr>
                <w:rFonts w:asciiTheme="minorHAnsi" w:hAnsiTheme="minorHAnsi" w:cstheme="minorHAnsi"/>
                <w:sz w:val="22"/>
                <w:szCs w:val="22"/>
              </w:rPr>
            </w:pPr>
          </w:p>
          <w:p w14:paraId="42AE2136" w14:textId="77777777" w:rsidR="00560B4A" w:rsidRPr="0075432E" w:rsidRDefault="000B2D51" w:rsidP="005E05CF">
            <w:pPr>
              <w:keepLines/>
              <w:spacing w:before="120"/>
              <w:rPr>
                <w:rFonts w:asciiTheme="minorHAnsi" w:hAnsiTheme="minorHAnsi" w:cstheme="minorHAnsi"/>
                <w:b/>
                <w:sz w:val="22"/>
                <w:szCs w:val="22"/>
              </w:rPr>
            </w:pPr>
            <w:sdt>
              <w:sdtPr>
                <w:rPr>
                  <w:rFonts w:cstheme="minorHAnsi"/>
                </w:rPr>
                <w:id w:val="-596482661"/>
                <w:placeholder>
                  <w:docPart w:val="8A637038782B4394B7878A4CF31BA015"/>
                </w:placeholder>
                <w:showingPlcHdr/>
              </w:sdtPr>
              <w:sdtEndPr/>
              <w:sdtContent>
                <w:r w:rsidR="00560B4A"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560B4A" w:rsidRPr="00F964AA" w14:paraId="6DFE3B97" w14:textId="77777777" w:rsidTr="005E05CF">
        <w:tc>
          <w:tcPr>
            <w:tcW w:w="3764" w:type="dxa"/>
            <w:tcBorders>
              <w:top w:val="single" w:sz="4" w:space="0" w:color="A6A6A6" w:themeColor="background1" w:themeShade="A6"/>
            </w:tcBorders>
          </w:tcPr>
          <w:p w14:paraId="14A63AEA" w14:textId="77777777" w:rsidR="00560B4A" w:rsidRPr="005451A7" w:rsidRDefault="00560B4A" w:rsidP="005E05CF">
            <w:pPr>
              <w:keepLines/>
              <w:spacing w:before="120"/>
              <w:rPr>
                <w:rFonts w:cs="Segoe UI"/>
                <w:b/>
                <w:sz w:val="22"/>
                <w:szCs w:val="22"/>
              </w:rPr>
            </w:pPr>
            <w:r w:rsidRPr="005451A7">
              <w:rPr>
                <w:rFonts w:cs="Segoe UI"/>
                <w:b/>
                <w:sz w:val="22"/>
                <w:szCs w:val="22"/>
              </w:rPr>
              <w:t>Ort, Datum</w:t>
            </w:r>
          </w:p>
        </w:tc>
        <w:tc>
          <w:tcPr>
            <w:tcW w:w="563" w:type="dxa"/>
            <w:gridSpan w:val="2"/>
            <w:tcBorders>
              <w:top w:val="single" w:sz="4" w:space="0" w:color="A6A6A6" w:themeColor="background1" w:themeShade="A6"/>
            </w:tcBorders>
          </w:tcPr>
          <w:p w14:paraId="482ED2D0" w14:textId="77777777" w:rsidR="00560B4A" w:rsidRPr="005451A7" w:rsidRDefault="00560B4A" w:rsidP="005E05CF">
            <w:pPr>
              <w:keepLines/>
              <w:spacing w:before="120"/>
              <w:rPr>
                <w:rFonts w:cs="Segoe UI"/>
                <w:b/>
                <w:sz w:val="22"/>
                <w:szCs w:val="22"/>
              </w:rPr>
            </w:pPr>
          </w:p>
        </w:tc>
        <w:tc>
          <w:tcPr>
            <w:tcW w:w="4699" w:type="dxa"/>
            <w:tcBorders>
              <w:top w:val="single" w:sz="4" w:space="0" w:color="A6A6A6" w:themeColor="background1" w:themeShade="A6"/>
            </w:tcBorders>
          </w:tcPr>
          <w:p w14:paraId="475A4B0E" w14:textId="77777777" w:rsidR="00560B4A" w:rsidRPr="005451A7" w:rsidRDefault="00560B4A" w:rsidP="005E05CF">
            <w:pPr>
              <w:keepLines/>
              <w:spacing w:before="120"/>
              <w:jc w:val="left"/>
              <w:rPr>
                <w:rFonts w:cs="Segoe UI"/>
                <w:b/>
                <w:sz w:val="22"/>
                <w:szCs w:val="22"/>
              </w:rPr>
            </w:pPr>
            <w:r w:rsidRPr="005451A7">
              <w:rPr>
                <w:rFonts w:cs="Segoe UI"/>
                <w:b/>
                <w:sz w:val="22"/>
                <w:szCs w:val="22"/>
              </w:rPr>
              <w:t>Name des Erklärenden in Textform</w:t>
            </w:r>
          </w:p>
        </w:tc>
      </w:tr>
    </w:tbl>
    <w:p w14:paraId="7421D6CC" w14:textId="77777777" w:rsidR="00025240" w:rsidRDefault="00025240" w:rsidP="00025240"/>
    <w:p w14:paraId="4233E0BF" w14:textId="5B41E271" w:rsidR="00025240" w:rsidRDefault="00025240" w:rsidP="00025240">
      <w:pPr>
        <w:tabs>
          <w:tab w:val="left" w:pos="1537"/>
        </w:tabs>
      </w:pPr>
      <w:r>
        <w:tab/>
      </w:r>
    </w:p>
    <w:p w14:paraId="563A1052" w14:textId="77777777" w:rsidR="0076156F" w:rsidRPr="0076156F" w:rsidRDefault="0076156F" w:rsidP="0076156F"/>
    <w:p w14:paraId="343D66DA" w14:textId="77777777" w:rsidR="0076156F" w:rsidRPr="0076156F" w:rsidRDefault="0076156F" w:rsidP="0076156F"/>
    <w:p w14:paraId="3000A49F" w14:textId="77777777" w:rsidR="0076156F" w:rsidRPr="0076156F" w:rsidRDefault="0076156F" w:rsidP="0076156F"/>
    <w:p w14:paraId="6E4967A9" w14:textId="77777777" w:rsidR="0076156F" w:rsidRPr="0076156F" w:rsidRDefault="0076156F" w:rsidP="0076156F"/>
    <w:p w14:paraId="45549BDA" w14:textId="77777777" w:rsidR="0076156F" w:rsidRPr="0076156F" w:rsidRDefault="0076156F" w:rsidP="0076156F"/>
    <w:p w14:paraId="44C26B01" w14:textId="77777777" w:rsidR="0076156F" w:rsidRPr="0076156F" w:rsidRDefault="0076156F" w:rsidP="0076156F"/>
    <w:p w14:paraId="392A6BC7" w14:textId="77777777" w:rsidR="0076156F" w:rsidRPr="0076156F" w:rsidRDefault="0076156F" w:rsidP="0076156F"/>
    <w:p w14:paraId="54D80682" w14:textId="77777777" w:rsidR="0076156F" w:rsidRPr="0076156F" w:rsidRDefault="0076156F" w:rsidP="0076156F"/>
    <w:p w14:paraId="593A1508" w14:textId="77777777" w:rsidR="0076156F" w:rsidRPr="0076156F" w:rsidRDefault="0076156F" w:rsidP="0076156F"/>
    <w:p w14:paraId="236324D1" w14:textId="77777777" w:rsidR="0076156F" w:rsidRPr="0076156F" w:rsidRDefault="0076156F" w:rsidP="0076156F"/>
    <w:p w14:paraId="598E12BA" w14:textId="77777777" w:rsidR="0076156F" w:rsidRDefault="0076156F" w:rsidP="0076156F"/>
    <w:p w14:paraId="275357E3" w14:textId="435F5C62" w:rsidR="0076156F" w:rsidRPr="0076156F" w:rsidRDefault="0076156F" w:rsidP="0076156F">
      <w:pPr>
        <w:tabs>
          <w:tab w:val="left" w:pos="1785"/>
        </w:tabs>
      </w:pPr>
      <w:r>
        <w:tab/>
      </w:r>
    </w:p>
    <w:sectPr w:rsidR="0076156F" w:rsidRPr="0076156F" w:rsidSect="00A073B4">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08CD" w14:textId="77777777" w:rsidR="00DB2EE6" w:rsidRDefault="00DB2EE6" w:rsidP="00062AE7">
      <w:pPr>
        <w:spacing w:after="0" w:line="240" w:lineRule="auto"/>
      </w:pPr>
      <w:r>
        <w:separator/>
      </w:r>
    </w:p>
  </w:endnote>
  <w:endnote w:type="continuationSeparator" w:id="0">
    <w:p w14:paraId="22B7198D" w14:textId="77777777" w:rsidR="00DB2EE6" w:rsidRDefault="00DB2EE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5B7EF8B2" w:rsidR="00995D9B" w:rsidRPr="00995D9B" w:rsidRDefault="00995D9B">
    <w:pPr>
      <w:pStyle w:val="Fuzeile"/>
      <w:rPr>
        <w:sz w:val="16"/>
        <w:szCs w:val="16"/>
      </w:rPr>
    </w:pPr>
    <w:r w:rsidRPr="00995D9B">
      <w:rPr>
        <w:sz w:val="16"/>
        <w:szCs w:val="16"/>
      </w:rPr>
      <w:fldChar w:fldCharType="begin"/>
    </w:r>
    <w:r w:rsidRPr="00995D9B">
      <w:rPr>
        <w:sz w:val="16"/>
        <w:szCs w:val="16"/>
      </w:rPr>
      <w:instrText xml:space="preserve"> FILENAME   \* MERGEFORMAT </w:instrText>
    </w:r>
    <w:r w:rsidRPr="00995D9B">
      <w:rPr>
        <w:sz w:val="16"/>
        <w:szCs w:val="16"/>
      </w:rPr>
      <w:fldChar w:fldCharType="separate"/>
    </w:r>
    <w:r w:rsidR="000B2D51">
      <w:rPr>
        <w:noProof/>
        <w:sz w:val="16"/>
        <w:szCs w:val="16"/>
      </w:rPr>
      <w:t>KVBS1_761.23_AUU_FB09 BRFS_f_20260422</w:t>
    </w:r>
    <w:r w:rsidRPr="00995D9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AC097" w14:textId="77777777" w:rsidR="00DB2EE6" w:rsidRDefault="00DB2EE6" w:rsidP="00062AE7">
      <w:pPr>
        <w:spacing w:after="0" w:line="240" w:lineRule="auto"/>
      </w:pPr>
      <w:r>
        <w:separator/>
      </w:r>
    </w:p>
  </w:footnote>
  <w:footnote w:type="continuationSeparator" w:id="0">
    <w:p w14:paraId="701E42AE" w14:textId="77777777" w:rsidR="00DB2EE6" w:rsidRDefault="00DB2EE6"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A866DFD"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7353F6">
            <w:rPr>
              <w:b/>
              <w:bCs/>
              <w:color w:val="009FE3" w:themeColor="accent1"/>
              <w:sz w:val="44"/>
              <w:szCs w:val="44"/>
            </w:rPr>
            <w:t>9</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327307F8" w:rsidR="00A073B4" w:rsidRPr="008B4442" w:rsidRDefault="007127EA" w:rsidP="00002F2A">
          <w:pPr>
            <w:pStyle w:val="Kopfzeile"/>
            <w:jc w:val="left"/>
            <w:rPr>
              <w:color w:val="009FE3" w:themeColor="accent1"/>
              <w:sz w:val="32"/>
              <w:szCs w:val="32"/>
            </w:rPr>
          </w:pPr>
          <w:r>
            <w:rPr>
              <w:color w:val="009FE3" w:themeColor="accent1"/>
            </w:rPr>
            <w:t xml:space="preserve">Erklärung zum </w:t>
          </w:r>
          <w:r w:rsidR="007462C3">
            <w:rPr>
              <w:color w:val="009FE3" w:themeColor="accent1"/>
            </w:rPr>
            <w:t>Berufsstand</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3B3747C1"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20A9A426B13C4F41A5549FBADE0280DF"/>
              </w:placeholder>
            </w:sdtPr>
            <w:sdtEndPr/>
            <w:sdtContent>
              <w:r w:rsidR="009A3DDE">
                <w:rPr>
                  <w:color w:val="666F7A" w:themeColor="text2"/>
                </w:rPr>
                <w:t>761.</w:t>
              </w:r>
              <w:r w:rsidR="0076156F">
                <w:rPr>
                  <w:color w:val="666F7A" w:themeColor="text2"/>
                </w:rPr>
                <w:t>2</w:t>
              </w:r>
              <w:r w:rsidR="000B2D51">
                <w:rPr>
                  <w:color w:val="666F7A" w:themeColor="text2"/>
                </w:rPr>
                <w:t>3</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0FEF"/>
    <w:rsid w:val="000235E2"/>
    <w:rsid w:val="00023E9C"/>
    <w:rsid w:val="00024E08"/>
    <w:rsid w:val="00025240"/>
    <w:rsid w:val="00062AE7"/>
    <w:rsid w:val="00090C53"/>
    <w:rsid w:val="00094F93"/>
    <w:rsid w:val="00095B93"/>
    <w:rsid w:val="000A00EF"/>
    <w:rsid w:val="000B2D51"/>
    <w:rsid w:val="000B4365"/>
    <w:rsid w:val="000C6AFA"/>
    <w:rsid w:val="000D1688"/>
    <w:rsid w:val="000E0016"/>
    <w:rsid w:val="000E15F1"/>
    <w:rsid w:val="000F18ED"/>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02BB"/>
    <w:rsid w:val="001622E9"/>
    <w:rsid w:val="00164405"/>
    <w:rsid w:val="00166C2B"/>
    <w:rsid w:val="00192178"/>
    <w:rsid w:val="001932B8"/>
    <w:rsid w:val="001A7CDE"/>
    <w:rsid w:val="001B6176"/>
    <w:rsid w:val="001B7072"/>
    <w:rsid w:val="001D3A4A"/>
    <w:rsid w:val="002019CB"/>
    <w:rsid w:val="00213AEE"/>
    <w:rsid w:val="00223207"/>
    <w:rsid w:val="002329D0"/>
    <w:rsid w:val="002409EE"/>
    <w:rsid w:val="00247A12"/>
    <w:rsid w:val="002559C1"/>
    <w:rsid w:val="00270155"/>
    <w:rsid w:val="00274EB0"/>
    <w:rsid w:val="00286977"/>
    <w:rsid w:val="00287856"/>
    <w:rsid w:val="002A2EA4"/>
    <w:rsid w:val="002B1408"/>
    <w:rsid w:val="002C1A76"/>
    <w:rsid w:val="002C2B77"/>
    <w:rsid w:val="002D5344"/>
    <w:rsid w:val="002D7B95"/>
    <w:rsid w:val="002E5C90"/>
    <w:rsid w:val="002F0F3D"/>
    <w:rsid w:val="00310F3F"/>
    <w:rsid w:val="0033216E"/>
    <w:rsid w:val="0033605B"/>
    <w:rsid w:val="003360E6"/>
    <w:rsid w:val="0035239D"/>
    <w:rsid w:val="0036309D"/>
    <w:rsid w:val="0036593C"/>
    <w:rsid w:val="00367C18"/>
    <w:rsid w:val="003912D1"/>
    <w:rsid w:val="003969F8"/>
    <w:rsid w:val="003A164A"/>
    <w:rsid w:val="003D5119"/>
    <w:rsid w:val="003E5A47"/>
    <w:rsid w:val="003E71BC"/>
    <w:rsid w:val="004104D2"/>
    <w:rsid w:val="00417D72"/>
    <w:rsid w:val="00423D84"/>
    <w:rsid w:val="0042634B"/>
    <w:rsid w:val="004312AC"/>
    <w:rsid w:val="004352F0"/>
    <w:rsid w:val="00437C29"/>
    <w:rsid w:val="004548D5"/>
    <w:rsid w:val="00491156"/>
    <w:rsid w:val="00494E36"/>
    <w:rsid w:val="00495C8F"/>
    <w:rsid w:val="004B610E"/>
    <w:rsid w:val="004D5218"/>
    <w:rsid w:val="004F7431"/>
    <w:rsid w:val="0050248C"/>
    <w:rsid w:val="005115E7"/>
    <w:rsid w:val="00515400"/>
    <w:rsid w:val="0053042E"/>
    <w:rsid w:val="00532769"/>
    <w:rsid w:val="00542F59"/>
    <w:rsid w:val="00544DA5"/>
    <w:rsid w:val="00560B4A"/>
    <w:rsid w:val="00567FCF"/>
    <w:rsid w:val="00573238"/>
    <w:rsid w:val="00574620"/>
    <w:rsid w:val="00575886"/>
    <w:rsid w:val="00575AFC"/>
    <w:rsid w:val="00593364"/>
    <w:rsid w:val="00596EB1"/>
    <w:rsid w:val="005B3682"/>
    <w:rsid w:val="005C0831"/>
    <w:rsid w:val="005C738D"/>
    <w:rsid w:val="005E6892"/>
    <w:rsid w:val="00603134"/>
    <w:rsid w:val="00607A42"/>
    <w:rsid w:val="00616900"/>
    <w:rsid w:val="00621555"/>
    <w:rsid w:val="00647F29"/>
    <w:rsid w:val="006673EB"/>
    <w:rsid w:val="00671DB6"/>
    <w:rsid w:val="00673125"/>
    <w:rsid w:val="00682943"/>
    <w:rsid w:val="00685C92"/>
    <w:rsid w:val="006904B5"/>
    <w:rsid w:val="006A71AF"/>
    <w:rsid w:val="006D1292"/>
    <w:rsid w:val="006D4EA3"/>
    <w:rsid w:val="006D543B"/>
    <w:rsid w:val="006D572C"/>
    <w:rsid w:val="007049CB"/>
    <w:rsid w:val="007127EA"/>
    <w:rsid w:val="007151C4"/>
    <w:rsid w:val="007159C1"/>
    <w:rsid w:val="00731199"/>
    <w:rsid w:val="007353F6"/>
    <w:rsid w:val="007462C3"/>
    <w:rsid w:val="007564A3"/>
    <w:rsid w:val="00760C81"/>
    <w:rsid w:val="0076156F"/>
    <w:rsid w:val="007651F5"/>
    <w:rsid w:val="00783849"/>
    <w:rsid w:val="007B2ACF"/>
    <w:rsid w:val="007C13E0"/>
    <w:rsid w:val="007D3D75"/>
    <w:rsid w:val="007F141C"/>
    <w:rsid w:val="00841A60"/>
    <w:rsid w:val="0084231A"/>
    <w:rsid w:val="00885625"/>
    <w:rsid w:val="00893F7D"/>
    <w:rsid w:val="008A07D7"/>
    <w:rsid w:val="008B4442"/>
    <w:rsid w:val="008C12D8"/>
    <w:rsid w:val="008C289A"/>
    <w:rsid w:val="008E1004"/>
    <w:rsid w:val="008E3F0B"/>
    <w:rsid w:val="008E7B2B"/>
    <w:rsid w:val="008F5BAF"/>
    <w:rsid w:val="00907D0F"/>
    <w:rsid w:val="0091561A"/>
    <w:rsid w:val="00937B18"/>
    <w:rsid w:val="009573CF"/>
    <w:rsid w:val="00961F1B"/>
    <w:rsid w:val="0098546B"/>
    <w:rsid w:val="00995D9B"/>
    <w:rsid w:val="00997681"/>
    <w:rsid w:val="00997A8C"/>
    <w:rsid w:val="009A06DF"/>
    <w:rsid w:val="009A3DDE"/>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C32EB"/>
    <w:rsid w:val="00AE7B02"/>
    <w:rsid w:val="00AF2789"/>
    <w:rsid w:val="00B12A7A"/>
    <w:rsid w:val="00B14E15"/>
    <w:rsid w:val="00B20428"/>
    <w:rsid w:val="00B20969"/>
    <w:rsid w:val="00B23BF2"/>
    <w:rsid w:val="00B322D4"/>
    <w:rsid w:val="00B36EF8"/>
    <w:rsid w:val="00B61402"/>
    <w:rsid w:val="00B645C8"/>
    <w:rsid w:val="00B728B8"/>
    <w:rsid w:val="00B73CD7"/>
    <w:rsid w:val="00B87EC2"/>
    <w:rsid w:val="00BA5C60"/>
    <w:rsid w:val="00BB030D"/>
    <w:rsid w:val="00BB4924"/>
    <w:rsid w:val="00BD05F3"/>
    <w:rsid w:val="00BD68AE"/>
    <w:rsid w:val="00BE0648"/>
    <w:rsid w:val="00BF5467"/>
    <w:rsid w:val="00C15260"/>
    <w:rsid w:val="00C3498E"/>
    <w:rsid w:val="00C42271"/>
    <w:rsid w:val="00C428E8"/>
    <w:rsid w:val="00C55708"/>
    <w:rsid w:val="00C565BB"/>
    <w:rsid w:val="00C610FE"/>
    <w:rsid w:val="00C67998"/>
    <w:rsid w:val="00C80904"/>
    <w:rsid w:val="00C8565F"/>
    <w:rsid w:val="00C91624"/>
    <w:rsid w:val="00C91E28"/>
    <w:rsid w:val="00C95CC3"/>
    <w:rsid w:val="00CA2004"/>
    <w:rsid w:val="00CB1127"/>
    <w:rsid w:val="00CB4E8A"/>
    <w:rsid w:val="00D02ED8"/>
    <w:rsid w:val="00D25A81"/>
    <w:rsid w:val="00D4557F"/>
    <w:rsid w:val="00D52031"/>
    <w:rsid w:val="00D54582"/>
    <w:rsid w:val="00D64D50"/>
    <w:rsid w:val="00D74AA6"/>
    <w:rsid w:val="00D7796C"/>
    <w:rsid w:val="00D90E51"/>
    <w:rsid w:val="00D9367D"/>
    <w:rsid w:val="00D94994"/>
    <w:rsid w:val="00DA0DCA"/>
    <w:rsid w:val="00DA1E8F"/>
    <w:rsid w:val="00DB2EE6"/>
    <w:rsid w:val="00DC0E1F"/>
    <w:rsid w:val="00DC53A9"/>
    <w:rsid w:val="00DD69B4"/>
    <w:rsid w:val="00E0266C"/>
    <w:rsid w:val="00E47B5E"/>
    <w:rsid w:val="00E54E69"/>
    <w:rsid w:val="00E63686"/>
    <w:rsid w:val="00E643AA"/>
    <w:rsid w:val="00E87E64"/>
    <w:rsid w:val="00EB1359"/>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75590">
      <w:bodyDiv w:val="1"/>
      <w:marLeft w:val="0"/>
      <w:marRight w:val="0"/>
      <w:marTop w:val="0"/>
      <w:marBottom w:val="0"/>
      <w:divBdr>
        <w:top w:val="none" w:sz="0" w:space="0" w:color="auto"/>
        <w:left w:val="none" w:sz="0" w:space="0" w:color="auto"/>
        <w:bottom w:val="none" w:sz="0" w:space="0" w:color="auto"/>
        <w:right w:val="none" w:sz="0" w:space="0" w:color="auto"/>
      </w:divBdr>
    </w:div>
    <w:div w:id="657882381">
      <w:bodyDiv w:val="1"/>
      <w:marLeft w:val="0"/>
      <w:marRight w:val="0"/>
      <w:marTop w:val="0"/>
      <w:marBottom w:val="0"/>
      <w:divBdr>
        <w:top w:val="none" w:sz="0" w:space="0" w:color="auto"/>
        <w:left w:val="none" w:sz="0" w:space="0" w:color="auto"/>
        <w:bottom w:val="none" w:sz="0" w:space="0" w:color="auto"/>
        <w:right w:val="none" w:sz="0" w:space="0" w:color="auto"/>
      </w:divBdr>
    </w:div>
    <w:div w:id="134173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20CCAA37F14CBB926E36697421EC51"/>
        <w:category>
          <w:name w:val="Allgemein"/>
          <w:gallery w:val="placeholder"/>
        </w:category>
        <w:types>
          <w:type w:val="bbPlcHdr"/>
        </w:types>
        <w:behaviors>
          <w:behavior w:val="content"/>
        </w:behaviors>
        <w:guid w:val="{0E54C73C-C8A8-4F2E-BAB2-1AA2C280F729}"/>
      </w:docPartPr>
      <w:docPartBody>
        <w:p w:rsidR="009D1042" w:rsidRDefault="009D1042" w:rsidP="009D1042">
          <w:pPr>
            <w:pStyle w:val="A420CCAA37F14CBB926E36697421EC51"/>
          </w:pPr>
          <w:r w:rsidRPr="000E61F4">
            <w:rPr>
              <w:rStyle w:val="Platzhaltertext"/>
            </w:rPr>
            <w:t>Klicken oder tippen Sie hier, um Text einzugeben.</w:t>
          </w:r>
        </w:p>
      </w:docPartBody>
    </w:docPart>
    <w:docPart>
      <w:docPartPr>
        <w:name w:val="427F978411D248F6BB3F3D498800B2FA"/>
        <w:category>
          <w:name w:val="Allgemein"/>
          <w:gallery w:val="placeholder"/>
        </w:category>
        <w:types>
          <w:type w:val="bbPlcHdr"/>
        </w:types>
        <w:behaviors>
          <w:behavior w:val="content"/>
        </w:behaviors>
        <w:guid w:val="{05DD684E-8F7E-4EB0-A730-3E602E69C61C}"/>
      </w:docPartPr>
      <w:docPartBody>
        <w:p w:rsidR="009D1042" w:rsidRDefault="009D1042" w:rsidP="009D1042">
          <w:pPr>
            <w:pStyle w:val="427F978411D248F6BB3F3D498800B2FA"/>
          </w:pPr>
          <w:r w:rsidRPr="009A179D">
            <w:rPr>
              <w:rStyle w:val="Platzhaltertext"/>
            </w:rPr>
            <w:t>Klicken Sie hier, um Text einzugeben.</w:t>
          </w:r>
        </w:p>
      </w:docPartBody>
    </w:docPart>
    <w:docPart>
      <w:docPartPr>
        <w:name w:val="8A637038782B4394B7878A4CF31BA015"/>
        <w:category>
          <w:name w:val="Allgemein"/>
          <w:gallery w:val="placeholder"/>
        </w:category>
        <w:types>
          <w:type w:val="bbPlcHdr"/>
        </w:types>
        <w:behaviors>
          <w:behavior w:val="content"/>
        </w:behaviors>
        <w:guid w:val="{47F2C793-CA8A-4CED-8047-D3DA3F4BE513}"/>
      </w:docPartPr>
      <w:docPartBody>
        <w:p w:rsidR="009D1042" w:rsidRDefault="009D1042" w:rsidP="009D1042">
          <w:pPr>
            <w:pStyle w:val="8A637038782B4394B7878A4CF31BA015"/>
          </w:pPr>
          <w:r w:rsidRPr="009A179D">
            <w:rPr>
              <w:rStyle w:val="Platzhaltertext"/>
            </w:rPr>
            <w:t>Klicken Sie hier, um Text einzugeben.</w:t>
          </w:r>
        </w:p>
      </w:docPartBody>
    </w:docPart>
    <w:docPart>
      <w:docPartPr>
        <w:name w:val="20A9A426B13C4F41A5549FBADE0280DF"/>
        <w:category>
          <w:name w:val="Allgemein"/>
          <w:gallery w:val="placeholder"/>
        </w:category>
        <w:types>
          <w:type w:val="bbPlcHdr"/>
        </w:types>
        <w:behaviors>
          <w:behavior w:val="content"/>
        </w:behaviors>
        <w:guid w:val="{BDF64245-9CD6-4004-B51C-710B0C9E9830}"/>
      </w:docPartPr>
      <w:docPartBody>
        <w:p w:rsidR="00614E28" w:rsidRDefault="00614E28" w:rsidP="00614E28">
          <w:pPr>
            <w:pStyle w:val="20A9A426B13C4F41A5549FBADE0280D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F1"/>
    <w:rsid w:val="000F18ED"/>
    <w:rsid w:val="00122251"/>
    <w:rsid w:val="00225DAB"/>
    <w:rsid w:val="002806A2"/>
    <w:rsid w:val="004216F2"/>
    <w:rsid w:val="005115E7"/>
    <w:rsid w:val="005D329F"/>
    <w:rsid w:val="00600E5C"/>
    <w:rsid w:val="00614E28"/>
    <w:rsid w:val="00741B73"/>
    <w:rsid w:val="00783849"/>
    <w:rsid w:val="008C12D8"/>
    <w:rsid w:val="009D1042"/>
    <w:rsid w:val="00A24715"/>
    <w:rsid w:val="00B41E39"/>
    <w:rsid w:val="00BD68AE"/>
    <w:rsid w:val="00C34A48"/>
    <w:rsid w:val="00D110F0"/>
    <w:rsid w:val="00D23C1D"/>
    <w:rsid w:val="00DA04DA"/>
    <w:rsid w:val="00E24490"/>
    <w:rsid w:val="00E643AA"/>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4E28"/>
  </w:style>
  <w:style w:type="paragraph" w:customStyle="1" w:styleId="A420CCAA37F14CBB926E36697421EC51">
    <w:name w:val="A420CCAA37F14CBB926E36697421EC51"/>
    <w:rsid w:val="009D1042"/>
    <w:pPr>
      <w:spacing w:line="278" w:lineRule="auto"/>
    </w:pPr>
    <w:rPr>
      <w:kern w:val="2"/>
      <w:sz w:val="24"/>
      <w:szCs w:val="24"/>
      <w14:ligatures w14:val="standardContextual"/>
    </w:rPr>
  </w:style>
  <w:style w:type="paragraph" w:customStyle="1" w:styleId="427F978411D248F6BB3F3D498800B2FA">
    <w:name w:val="427F978411D248F6BB3F3D498800B2FA"/>
    <w:rsid w:val="009D1042"/>
    <w:pPr>
      <w:spacing w:line="278" w:lineRule="auto"/>
    </w:pPr>
    <w:rPr>
      <w:kern w:val="2"/>
      <w:sz w:val="24"/>
      <w:szCs w:val="24"/>
      <w14:ligatures w14:val="standardContextual"/>
    </w:rPr>
  </w:style>
  <w:style w:type="paragraph" w:customStyle="1" w:styleId="8A637038782B4394B7878A4CF31BA015">
    <w:name w:val="8A637038782B4394B7878A4CF31BA015"/>
    <w:rsid w:val="009D1042"/>
    <w:pPr>
      <w:spacing w:line="278" w:lineRule="auto"/>
    </w:pPr>
    <w:rPr>
      <w:kern w:val="2"/>
      <w:sz w:val="24"/>
      <w:szCs w:val="24"/>
      <w14:ligatures w14:val="standardContextual"/>
    </w:rPr>
  </w:style>
  <w:style w:type="paragraph" w:customStyle="1" w:styleId="20A9A426B13C4F41A5549FBADE0280DF">
    <w:name w:val="20A9A426B13C4F41A5549FBADE0280DF"/>
    <w:rsid w:val="00614E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Props1.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2.xml><?xml version="1.0" encoding="utf-8"?>
<ds:datastoreItem xmlns:ds="http://schemas.openxmlformats.org/officeDocument/2006/customXml" ds:itemID="{773BFB77-F30D-4DAE-8656-64C57FC92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1</Pages>
  <Words>78</Words>
  <Characters>657</Characters>
  <Application>Microsoft Office Word</Application>
  <DocSecurity>0</DocSecurity>
  <Lines>50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Melanie David</cp:lastModifiedBy>
  <cp:revision>8</cp:revision>
  <cp:lastPrinted>2023-01-23T14:03:00Z</cp:lastPrinted>
  <dcterms:created xsi:type="dcterms:W3CDTF">2025-08-28T07:46:00Z</dcterms:created>
  <dcterms:modified xsi:type="dcterms:W3CDTF">2026-04-22T12:17:00Z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